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232" w:rsidRPr="002358A2" w:rsidRDefault="00B96232" w:rsidP="004D4CF0">
      <w:pPr>
        <w:jc w:val="center"/>
        <w:rPr>
          <w:b/>
          <w:sz w:val="28"/>
          <w:szCs w:val="28"/>
          <w:lang w:val="kk-KZ"/>
        </w:rPr>
      </w:pPr>
      <w:r w:rsidRPr="002358A2">
        <w:rPr>
          <w:b/>
          <w:sz w:val="28"/>
          <w:szCs w:val="28"/>
          <w:lang w:val="kk-KZ"/>
        </w:rPr>
        <w:t>«Жануарлардың ішкі аурулары клиникалық балауымен-</w:t>
      </w:r>
      <w:r>
        <w:rPr>
          <w:b/>
          <w:sz w:val="28"/>
          <w:szCs w:val="28"/>
          <w:lang w:val="kk-KZ"/>
        </w:rPr>
        <w:t>1» пәні бойынша</w:t>
      </w:r>
      <w:r w:rsidRPr="002358A2">
        <w:rPr>
          <w:b/>
          <w:sz w:val="28"/>
          <w:szCs w:val="28"/>
          <w:lang w:val="kk-KZ"/>
        </w:rPr>
        <w:t xml:space="preserve"> емтихан сұрақтары</w:t>
      </w:r>
    </w:p>
    <w:p w:rsidR="00B96232" w:rsidRPr="002358A2" w:rsidRDefault="00B96232" w:rsidP="0053627D">
      <w:pPr>
        <w:jc w:val="both"/>
        <w:rPr>
          <w:sz w:val="28"/>
          <w:szCs w:val="28"/>
          <w:lang w:val="kk-KZ"/>
        </w:rPr>
      </w:pP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Гипомагниемия емдеу әдісі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Қандай ауруларды эндемиялық деп атайды?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Уров ауруының алдын алу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Гипокобальтоздың дамуы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Гипокупроздың дамуы және симптоматикасы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Шошқаның паракератозы қалай пайда болады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Марганец тапшалағында қанадай патологиялық өзгерістер болады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Кариес пен флюороздың дамуы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Бордың, молибденнің, никельдің шектен тыс болуының симптоматикасы 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Организмде қандай витаминдер және қандай жағдайда түзіледі?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Витамин препараттарының дәрілік түрлері және оларды енгізу тәсілдері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Ретинол, токоферол, филлохинон және аскорбин тапшылығының негізгі белгілері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В тобы витаминдер тобы тапшылығының дамуы және клиникалық байқалуы 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Қант диабетінен сақтандыру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Сиырлардың гипокальцемиясының негізгі даму механизмі және одан сақтандыру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Эндемиялық зобтың себептері, дамуы, емі және сақтандыру шаралары. 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 дәрiгерлiқ терапияның принцiптерi.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 дәрiгерлiқ терапияның заттары, құралдары.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Этиотропты терапия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Патогенетикалық терапия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Нервтi – көректiк қызметтердi реттейтiң терапия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Орынды басатын (айырбастамалы) терапия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Симптомитикалық терапия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Фитотерапия, сәулем терапия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Электротерапия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Гидротермотерапия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Сипау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Малдарды байлап  матап, жансыздандыру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Малдардың диспансеризациясы (әдiстер, мақсаттар, уакыттары)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Дәрi дәрмектердi енгiзу әдiстерi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 Жүрек –қан  тамырлар ауруларын жiктеу. </w:t>
      </w:r>
    </w:p>
    <w:p w:rsidR="00B96232" w:rsidRDefault="00B96232" w:rsidP="00E92883">
      <w:pPr>
        <w:pStyle w:val="ListParagraph"/>
        <w:numPr>
          <w:ilvl w:val="0"/>
          <w:numId w:val="4"/>
        </w:numPr>
        <w:tabs>
          <w:tab w:val="num" w:pos="720"/>
        </w:tabs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Жүрек –қан  тамырлар ауруларының негiзгi  жетiмсiздiк  смимптомдарды</w:t>
      </w:r>
    </w:p>
    <w:p w:rsidR="00B96232" w:rsidRDefault="00B96232" w:rsidP="00E92883">
      <w:pPr>
        <w:pStyle w:val="ListParagraph"/>
        <w:numPr>
          <w:ilvl w:val="0"/>
          <w:numId w:val="4"/>
        </w:numPr>
        <w:tabs>
          <w:tab w:val="num" w:pos="720"/>
        </w:tabs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Жүрек –қан  тамырлардың оң жақ қарыншаларының жетiмсiңдiгi</w:t>
      </w:r>
    </w:p>
    <w:p w:rsidR="00B96232" w:rsidRDefault="00B96232" w:rsidP="00E92883">
      <w:pPr>
        <w:pStyle w:val="ListParagraph"/>
        <w:numPr>
          <w:ilvl w:val="0"/>
          <w:numId w:val="4"/>
        </w:numPr>
        <w:tabs>
          <w:tab w:val="num" w:pos="720"/>
        </w:tabs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Жүрек –қан  тамырлардың сол қарыншаларының жетiмсiңдiгi</w:t>
      </w:r>
    </w:p>
    <w:p w:rsidR="00B96232" w:rsidRPr="002358A2" w:rsidRDefault="00B96232" w:rsidP="00E92883">
      <w:pPr>
        <w:pStyle w:val="ListParagraph"/>
        <w:numPr>
          <w:ilvl w:val="0"/>
          <w:numId w:val="4"/>
        </w:numPr>
        <w:tabs>
          <w:tab w:val="num" w:pos="720"/>
        </w:tabs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Перикардит 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Миокардит 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Миокардиофиброз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Эндокардит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Қақпақша сипаратын  жетiмсiздегенен болатын жүрек ақаулары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Жүрек тесiгiнiң таралуынан болатын жүрек ақаулары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Атеросклероз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Тромбоз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Қан тамырлардың жiтi жетiмсiздiгi (толықсу, коллапс, талу)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Постгеморрагиялық анемия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Гемолитикалық анемия (этиология,патогенез,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Гипопластикалық және пластикалық анемия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Геморрагиялық диатездер(этиология,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Гемофилия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Қанның дақты ауруы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Тромбоцитопения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Иммунды жетiспеу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Ринит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Ларингит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Гайморит; фронтит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Бронхит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Бронхопневмония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Крупозды пневмония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Жiтi пневмониядағы  жағыдайлар (өкпенiң iсiнуi, жiтi тыныстың жетiспеуi)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Ателектикалық, гипостатикалық, Аспирациондық пневмония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Өкпе эмфиземасы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Плеврит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Пневмоторакс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Стоматит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Фарингит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Өңештiң бiтелуi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Өңештiң қабынуы, тарылуы, кеңсейуi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Қарын алды гипотониясы мен атониясы (этиология, 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Мес қарының парезi (салдануы) 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Мес қарының ацидозы 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Мес қарының алколозы(этиология,патогенез,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Iш кебу 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Паракератоз(этиология,патогенез,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Жалбыршақтың толуы 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Жаралы  ретикулит және ретикулоперитонит 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Жұмыршақтын қабынуы мен бiржағына жылжуы 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Гастрит (жiтi және созылмалы) (этиология,патогенез, клиника, диагностика, емдеу, 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Қарының жаралы ауруы 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Гастроэнтерит(этиология,патогенез, клиника, диагностика, емдеу,қолданылатын, шаралар)</w:t>
      </w:r>
    </w:p>
    <w:p w:rsidR="00B96232" w:rsidRPr="002358A2" w:rsidRDefault="00B96232" w:rsidP="0053627D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Энтероколит(этиология,патогенез, клиника, диагностика, емдеу,қолданылатын, шаралар)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 организміне көзге көрінетін жарықтың әсер ету механизмі қандай?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 шаруашылығында емдеу мен сақтандыруда көзге көрінетін жарық пен инфрақызыл сәулелерінің қандай көздері қолданылады?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Инфрақызыл сәулелерін қолдану және қолдануға болмайтын жағдайлар.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Ультракүлгін сәулелерінің пайда болу механизмі және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биологиялық әсері.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Физикалық күштермен малды емдеу және сақтандыру жоспары.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Жылудың емдік – сақтандыру шаралары.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Жылумен емдеу әдісі. 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Жылудың организмнің әртүрлі жүйелеріне әсері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Жылумен емдегенде техника қауіпсіздігін сақтаудың негізгі шаралары.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Жаракатты перикардиттің себептері.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Жаракатты перикардитті диагностикалау принциптері.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Миокардит.Миокардоз сақтандыру, емдеу. 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Жүрек қан-тамыр жүйесі ауруларының таралуы және жіктелуі.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Миокардит. Симптомдары. Диагностикалау және емдеу.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Миокардоз. Себептері, симптомдары.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Эндокард  ауруларынан  сақтандыру, емдеу. 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Жоғарғы жақ және маңдай қуысы аурулары.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Малдың түріне, шаруашылықтардың аймаққа және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мамандануына, байланысты тыныстану жүйесі ауруларының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таралуын сипаттау.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Гайморит пен фронтиттің негізгі симптомдарын атаңдар, оларды дербестеңдер және ем тағайындаңдар.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Бронхитте қандай дәрі-дәрмектер колданады. Кешенді емдеу үлгісін құрындар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Тыныстану жүйесі аурулары қалай жіктеледі?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Тыныстану жүйесі ауруларының негізгі симптомдарын атаңдар? Бұл ауруларды клиникалық әдістен бөлек қандай әдістермен диагностикалайды?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Тыныстану жүйесі ауруларының негізгі сыртқы және ішкі себептері.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Өкпе гиперемиясы мен ісінуіне қалай диагноз қояды және қандай жедел көмек көрсетеді?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Стоматиттің негізгі түрлері, емдеу әдісі.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Фарингит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Жұтқыншақ қабынуы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Өңештің бітелуі және оның түрлері.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Өңештің бітелуінде жедел жәрдем корсету.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Эзофагит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Өңештің дивертикулы дегеніміз не?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Гастрит пен гастроэнтериттің туындауында, өтуінде, шешілуінде этиологиялық факторлардың ролі қандай?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Гастрит пен гастроэнтеритті қалай дербестейді?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Энтероколиттің патогенетикалық бөлігін атаңдар?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Бауыр ауруларында оның қандай негізгі қызметтері бұзылады?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Бауырдың негізгі синдромдарын сипаттаңыздар.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Бауыр мен өт жолдары ауруларын атаңыздар.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Гепатит пен гепатоздың емі.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Басымырақ минералды заттар алмасуы бұзылуымен өтетін аурулар жіктелуі.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Гиповитаминоздар  жіктелуі.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Ауру белгілері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>Ауруларды емдеу және балау, алдын алу шараларын жүргізу.</w:t>
      </w:r>
    </w:p>
    <w:p w:rsidR="00B96232" w:rsidRPr="002358A2" w:rsidRDefault="00B96232" w:rsidP="002358A2">
      <w:pPr>
        <w:pStyle w:val="ListParagraph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2358A2">
        <w:rPr>
          <w:sz w:val="28"/>
          <w:szCs w:val="28"/>
          <w:lang w:val="kk-KZ"/>
        </w:rPr>
        <w:t xml:space="preserve">Физикалық күштермен аурудан сақтандыру және емдеу. </w:t>
      </w:r>
    </w:p>
    <w:p w:rsidR="00B96232" w:rsidRDefault="00B96232" w:rsidP="0053627D">
      <w:pPr>
        <w:rPr>
          <w:lang w:val="kk-KZ"/>
        </w:rPr>
      </w:pPr>
    </w:p>
    <w:p w:rsidR="00B96232" w:rsidRDefault="00B96232" w:rsidP="0053627D">
      <w:pPr>
        <w:rPr>
          <w:lang w:val="kk-KZ"/>
        </w:rPr>
      </w:pPr>
    </w:p>
    <w:p w:rsidR="00B96232" w:rsidRDefault="00B96232" w:rsidP="0053627D">
      <w:pPr>
        <w:rPr>
          <w:lang w:val="kk-KZ"/>
        </w:rPr>
      </w:pPr>
    </w:p>
    <w:p w:rsidR="00B96232" w:rsidRDefault="00B96232" w:rsidP="0053627D">
      <w:pPr>
        <w:rPr>
          <w:lang w:val="kk-KZ"/>
        </w:rPr>
      </w:pPr>
    </w:p>
    <w:p w:rsidR="00B96232" w:rsidRPr="00942775" w:rsidRDefault="00B96232" w:rsidP="0053627D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Аға оқытушы                                                                Ж.Сыздыков</w:t>
      </w:r>
      <w:bookmarkStart w:id="0" w:name="_GoBack"/>
      <w:bookmarkEnd w:id="0"/>
    </w:p>
    <w:sectPr w:rsidR="00B96232" w:rsidRPr="00942775" w:rsidSect="005A1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C24"/>
    <w:multiLevelType w:val="hybridMultilevel"/>
    <w:tmpl w:val="C9122F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C2DDF"/>
    <w:multiLevelType w:val="hybridMultilevel"/>
    <w:tmpl w:val="DA965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A10BA7"/>
    <w:multiLevelType w:val="hybridMultilevel"/>
    <w:tmpl w:val="5268C4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7A1BDD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4">
    <w:nsid w:val="15E81C63"/>
    <w:multiLevelType w:val="hybridMultilevel"/>
    <w:tmpl w:val="7B42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63029D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CD6889"/>
    <w:multiLevelType w:val="hybridMultilevel"/>
    <w:tmpl w:val="9F92188C"/>
    <w:lvl w:ilvl="0" w:tplc="C39A6A12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5C252A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8">
    <w:nsid w:val="1C4C51A8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9">
    <w:nsid w:val="211422B9"/>
    <w:multiLevelType w:val="hybridMultilevel"/>
    <w:tmpl w:val="76FAD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8441FD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1">
    <w:nsid w:val="29170C95"/>
    <w:multiLevelType w:val="hybridMultilevel"/>
    <w:tmpl w:val="BBAA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1C33AE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>
    <w:nsid w:val="2AA4085C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4">
    <w:nsid w:val="2C4B6C97"/>
    <w:multiLevelType w:val="hybridMultilevel"/>
    <w:tmpl w:val="696493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E67931"/>
    <w:multiLevelType w:val="hybridMultilevel"/>
    <w:tmpl w:val="4B0A5734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373DCB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7">
    <w:nsid w:val="41E7043F"/>
    <w:multiLevelType w:val="hybridMultilevel"/>
    <w:tmpl w:val="03A2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0D49E9"/>
    <w:multiLevelType w:val="hybridMultilevel"/>
    <w:tmpl w:val="8E689970"/>
    <w:lvl w:ilvl="0" w:tplc="C39A6A12">
      <w:start w:val="1"/>
      <w:numFmt w:val="decimal"/>
      <w:lvlText w:val="%1."/>
      <w:lvlJc w:val="left"/>
      <w:pPr>
        <w:ind w:left="142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5A918A0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0">
    <w:nsid w:val="46A27911"/>
    <w:multiLevelType w:val="hybridMultilevel"/>
    <w:tmpl w:val="C2D4D20A"/>
    <w:lvl w:ilvl="0" w:tplc="C39A6A12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55C5FEF"/>
    <w:multiLevelType w:val="hybridMultilevel"/>
    <w:tmpl w:val="2FFA15E8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8078AA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3">
    <w:nsid w:val="6092176B"/>
    <w:multiLevelType w:val="hybridMultilevel"/>
    <w:tmpl w:val="345031AE"/>
    <w:lvl w:ilvl="0" w:tplc="C39A6A12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0F30F55"/>
    <w:multiLevelType w:val="singleLevel"/>
    <w:tmpl w:val="8D521220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5">
    <w:nsid w:val="62BF0169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6">
    <w:nsid w:val="6D0C42FC"/>
    <w:multiLevelType w:val="hybridMultilevel"/>
    <w:tmpl w:val="8CF04B9A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7">
    <w:nsid w:val="72B01F58"/>
    <w:multiLevelType w:val="singleLevel"/>
    <w:tmpl w:val="65C6E842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8">
    <w:nsid w:val="73A60A47"/>
    <w:multiLevelType w:val="hybridMultilevel"/>
    <w:tmpl w:val="DB48E66C"/>
    <w:lvl w:ilvl="0" w:tplc="9E68867A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42926DA"/>
    <w:multiLevelType w:val="hybridMultilevel"/>
    <w:tmpl w:val="C1BA77C2"/>
    <w:lvl w:ilvl="0" w:tplc="C39A6A12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"/>
  </w:num>
  <w:num w:numId="5">
    <w:abstractNumId w:val="16"/>
  </w:num>
  <w:num w:numId="6">
    <w:abstractNumId w:val="0"/>
  </w:num>
  <w:num w:numId="7">
    <w:abstractNumId w:val="17"/>
  </w:num>
  <w:num w:numId="8">
    <w:abstractNumId w:val="8"/>
  </w:num>
  <w:num w:numId="9">
    <w:abstractNumId w:val="24"/>
  </w:num>
  <w:num w:numId="10">
    <w:abstractNumId w:val="7"/>
  </w:num>
  <w:num w:numId="11">
    <w:abstractNumId w:val="27"/>
  </w:num>
  <w:num w:numId="12">
    <w:abstractNumId w:val="3"/>
  </w:num>
  <w:num w:numId="13">
    <w:abstractNumId w:val="19"/>
  </w:num>
  <w:num w:numId="14">
    <w:abstractNumId w:val="10"/>
  </w:num>
  <w:num w:numId="15">
    <w:abstractNumId w:val="14"/>
  </w:num>
  <w:num w:numId="16">
    <w:abstractNumId w:val="25"/>
  </w:num>
  <w:num w:numId="17">
    <w:abstractNumId w:val="26"/>
  </w:num>
  <w:num w:numId="18">
    <w:abstractNumId w:val="5"/>
  </w:num>
  <w:num w:numId="19">
    <w:abstractNumId w:val="22"/>
  </w:num>
  <w:num w:numId="20">
    <w:abstractNumId w:val="13"/>
  </w:num>
  <w:num w:numId="21">
    <w:abstractNumId w:val="12"/>
  </w:num>
  <w:num w:numId="22">
    <w:abstractNumId w:val="21"/>
  </w:num>
  <w:num w:numId="23">
    <w:abstractNumId w:val="28"/>
  </w:num>
  <w:num w:numId="24">
    <w:abstractNumId w:val="15"/>
  </w:num>
  <w:num w:numId="25">
    <w:abstractNumId w:val="4"/>
  </w:num>
  <w:num w:numId="26">
    <w:abstractNumId w:val="29"/>
  </w:num>
  <w:num w:numId="27">
    <w:abstractNumId w:val="23"/>
  </w:num>
  <w:num w:numId="28">
    <w:abstractNumId w:val="20"/>
  </w:num>
  <w:num w:numId="29">
    <w:abstractNumId w:val="6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27D"/>
    <w:rsid w:val="000142EF"/>
    <w:rsid w:val="000143FC"/>
    <w:rsid w:val="0001775B"/>
    <w:rsid w:val="00021021"/>
    <w:rsid w:val="00022F96"/>
    <w:rsid w:val="000247C9"/>
    <w:rsid w:val="00044817"/>
    <w:rsid w:val="00051223"/>
    <w:rsid w:val="00057148"/>
    <w:rsid w:val="00061BA2"/>
    <w:rsid w:val="000727A5"/>
    <w:rsid w:val="00083CC0"/>
    <w:rsid w:val="00084B56"/>
    <w:rsid w:val="00092F9B"/>
    <w:rsid w:val="000971E7"/>
    <w:rsid w:val="000B02F7"/>
    <w:rsid w:val="000E01E4"/>
    <w:rsid w:val="000E2CB5"/>
    <w:rsid w:val="000E4DF6"/>
    <w:rsid w:val="000F3BFA"/>
    <w:rsid w:val="001027C8"/>
    <w:rsid w:val="00105B36"/>
    <w:rsid w:val="001074BE"/>
    <w:rsid w:val="001114DD"/>
    <w:rsid w:val="00115B14"/>
    <w:rsid w:val="00120F7E"/>
    <w:rsid w:val="00123572"/>
    <w:rsid w:val="001242F0"/>
    <w:rsid w:val="00146550"/>
    <w:rsid w:val="00150926"/>
    <w:rsid w:val="00155D7E"/>
    <w:rsid w:val="001631E2"/>
    <w:rsid w:val="001638E7"/>
    <w:rsid w:val="00171B4E"/>
    <w:rsid w:val="001744DA"/>
    <w:rsid w:val="00176DAE"/>
    <w:rsid w:val="00177186"/>
    <w:rsid w:val="001857AD"/>
    <w:rsid w:val="001969A2"/>
    <w:rsid w:val="001C0383"/>
    <w:rsid w:val="001C6D62"/>
    <w:rsid w:val="001D14AB"/>
    <w:rsid w:val="001D3FAD"/>
    <w:rsid w:val="001E34E0"/>
    <w:rsid w:val="001E56FD"/>
    <w:rsid w:val="0020255E"/>
    <w:rsid w:val="002030AB"/>
    <w:rsid w:val="002038A4"/>
    <w:rsid w:val="0021342D"/>
    <w:rsid w:val="00217A17"/>
    <w:rsid w:val="00223E39"/>
    <w:rsid w:val="002301A6"/>
    <w:rsid w:val="002306A2"/>
    <w:rsid w:val="002358A2"/>
    <w:rsid w:val="00250544"/>
    <w:rsid w:val="00257372"/>
    <w:rsid w:val="002612B9"/>
    <w:rsid w:val="00264A01"/>
    <w:rsid w:val="0027037E"/>
    <w:rsid w:val="002900E2"/>
    <w:rsid w:val="002942B0"/>
    <w:rsid w:val="00296C79"/>
    <w:rsid w:val="00297215"/>
    <w:rsid w:val="002A3488"/>
    <w:rsid w:val="002B1C46"/>
    <w:rsid w:val="002B20B6"/>
    <w:rsid w:val="002C65BA"/>
    <w:rsid w:val="002D45D2"/>
    <w:rsid w:val="00317F30"/>
    <w:rsid w:val="00320DF1"/>
    <w:rsid w:val="00325567"/>
    <w:rsid w:val="0033113D"/>
    <w:rsid w:val="00342437"/>
    <w:rsid w:val="00342FFE"/>
    <w:rsid w:val="003501A4"/>
    <w:rsid w:val="00364F63"/>
    <w:rsid w:val="00366394"/>
    <w:rsid w:val="00370509"/>
    <w:rsid w:val="00380BBF"/>
    <w:rsid w:val="0038249F"/>
    <w:rsid w:val="00390D3F"/>
    <w:rsid w:val="003939F3"/>
    <w:rsid w:val="00396443"/>
    <w:rsid w:val="003B489D"/>
    <w:rsid w:val="003B51BB"/>
    <w:rsid w:val="003B5F48"/>
    <w:rsid w:val="003C4576"/>
    <w:rsid w:val="003C6EB8"/>
    <w:rsid w:val="003D0866"/>
    <w:rsid w:val="003E139A"/>
    <w:rsid w:val="003F159F"/>
    <w:rsid w:val="00426772"/>
    <w:rsid w:val="00430458"/>
    <w:rsid w:val="00437EAC"/>
    <w:rsid w:val="00447284"/>
    <w:rsid w:val="00451751"/>
    <w:rsid w:val="00451E52"/>
    <w:rsid w:val="00462F6B"/>
    <w:rsid w:val="0046428E"/>
    <w:rsid w:val="00464E0C"/>
    <w:rsid w:val="00475321"/>
    <w:rsid w:val="0048306C"/>
    <w:rsid w:val="00483955"/>
    <w:rsid w:val="00491B39"/>
    <w:rsid w:val="004922A7"/>
    <w:rsid w:val="00494BE2"/>
    <w:rsid w:val="00495056"/>
    <w:rsid w:val="004A492E"/>
    <w:rsid w:val="004A77C9"/>
    <w:rsid w:val="004B1824"/>
    <w:rsid w:val="004B62C9"/>
    <w:rsid w:val="004C255E"/>
    <w:rsid w:val="004C2852"/>
    <w:rsid w:val="004D4CF0"/>
    <w:rsid w:val="004E0EE4"/>
    <w:rsid w:val="004E123C"/>
    <w:rsid w:val="004E4B0B"/>
    <w:rsid w:val="004F2F59"/>
    <w:rsid w:val="00505BAD"/>
    <w:rsid w:val="00510C7B"/>
    <w:rsid w:val="00514299"/>
    <w:rsid w:val="005161D1"/>
    <w:rsid w:val="00524A94"/>
    <w:rsid w:val="00530B98"/>
    <w:rsid w:val="00535C3F"/>
    <w:rsid w:val="0053627D"/>
    <w:rsid w:val="00537370"/>
    <w:rsid w:val="0054047E"/>
    <w:rsid w:val="00553945"/>
    <w:rsid w:val="0055435C"/>
    <w:rsid w:val="00554625"/>
    <w:rsid w:val="00561254"/>
    <w:rsid w:val="0056166C"/>
    <w:rsid w:val="00564E4B"/>
    <w:rsid w:val="00572340"/>
    <w:rsid w:val="00575DB2"/>
    <w:rsid w:val="00586EFC"/>
    <w:rsid w:val="005956A9"/>
    <w:rsid w:val="0059703C"/>
    <w:rsid w:val="005A18D1"/>
    <w:rsid w:val="005A5411"/>
    <w:rsid w:val="005A66E0"/>
    <w:rsid w:val="005A6EC3"/>
    <w:rsid w:val="005B16A2"/>
    <w:rsid w:val="005B43FC"/>
    <w:rsid w:val="005D7D85"/>
    <w:rsid w:val="005E6AFF"/>
    <w:rsid w:val="00606F00"/>
    <w:rsid w:val="00607D04"/>
    <w:rsid w:val="00611118"/>
    <w:rsid w:val="00617A95"/>
    <w:rsid w:val="00625F53"/>
    <w:rsid w:val="006433A7"/>
    <w:rsid w:val="0065137A"/>
    <w:rsid w:val="00653550"/>
    <w:rsid w:val="0066144E"/>
    <w:rsid w:val="00662FF6"/>
    <w:rsid w:val="0066379D"/>
    <w:rsid w:val="00667421"/>
    <w:rsid w:val="00671E03"/>
    <w:rsid w:val="0067477C"/>
    <w:rsid w:val="00680E5C"/>
    <w:rsid w:val="006828E5"/>
    <w:rsid w:val="00684C64"/>
    <w:rsid w:val="00684E33"/>
    <w:rsid w:val="0069747B"/>
    <w:rsid w:val="006B2D38"/>
    <w:rsid w:val="006D050A"/>
    <w:rsid w:val="006D09FD"/>
    <w:rsid w:val="006D3569"/>
    <w:rsid w:val="006D3FBD"/>
    <w:rsid w:val="006D7E9E"/>
    <w:rsid w:val="006E1617"/>
    <w:rsid w:val="006F077B"/>
    <w:rsid w:val="006F1B19"/>
    <w:rsid w:val="006F5727"/>
    <w:rsid w:val="006F73B9"/>
    <w:rsid w:val="0071387F"/>
    <w:rsid w:val="007138A7"/>
    <w:rsid w:val="00723A69"/>
    <w:rsid w:val="007302EF"/>
    <w:rsid w:val="00731021"/>
    <w:rsid w:val="00732FDC"/>
    <w:rsid w:val="00734AFC"/>
    <w:rsid w:val="0074396A"/>
    <w:rsid w:val="00755C2C"/>
    <w:rsid w:val="007637E8"/>
    <w:rsid w:val="00764521"/>
    <w:rsid w:val="00770AE1"/>
    <w:rsid w:val="00780166"/>
    <w:rsid w:val="00780C08"/>
    <w:rsid w:val="007857DD"/>
    <w:rsid w:val="007B2FF6"/>
    <w:rsid w:val="007C410F"/>
    <w:rsid w:val="007D2595"/>
    <w:rsid w:val="007D6C95"/>
    <w:rsid w:val="007D7D65"/>
    <w:rsid w:val="007E38FC"/>
    <w:rsid w:val="007F09C9"/>
    <w:rsid w:val="0080230E"/>
    <w:rsid w:val="0080448F"/>
    <w:rsid w:val="008052B3"/>
    <w:rsid w:val="008168AC"/>
    <w:rsid w:val="00817212"/>
    <w:rsid w:val="00836220"/>
    <w:rsid w:val="0084320E"/>
    <w:rsid w:val="00850B4C"/>
    <w:rsid w:val="008572D2"/>
    <w:rsid w:val="00860944"/>
    <w:rsid w:val="00862C2C"/>
    <w:rsid w:val="0086342A"/>
    <w:rsid w:val="00865961"/>
    <w:rsid w:val="00871889"/>
    <w:rsid w:val="00876879"/>
    <w:rsid w:val="008775CE"/>
    <w:rsid w:val="0088477B"/>
    <w:rsid w:val="00886D41"/>
    <w:rsid w:val="00890A03"/>
    <w:rsid w:val="008963F8"/>
    <w:rsid w:val="008978FB"/>
    <w:rsid w:val="008A1B72"/>
    <w:rsid w:val="008A295B"/>
    <w:rsid w:val="008B2D58"/>
    <w:rsid w:val="008B3196"/>
    <w:rsid w:val="008C0172"/>
    <w:rsid w:val="008C4497"/>
    <w:rsid w:val="008F6C63"/>
    <w:rsid w:val="00901889"/>
    <w:rsid w:val="009047F5"/>
    <w:rsid w:val="009067CF"/>
    <w:rsid w:val="00907327"/>
    <w:rsid w:val="0091735E"/>
    <w:rsid w:val="0092047A"/>
    <w:rsid w:val="00920E42"/>
    <w:rsid w:val="0092318F"/>
    <w:rsid w:val="0092359F"/>
    <w:rsid w:val="00927215"/>
    <w:rsid w:val="00932176"/>
    <w:rsid w:val="00934C3D"/>
    <w:rsid w:val="0094063B"/>
    <w:rsid w:val="00942775"/>
    <w:rsid w:val="0094494F"/>
    <w:rsid w:val="00947059"/>
    <w:rsid w:val="0095052E"/>
    <w:rsid w:val="009522D2"/>
    <w:rsid w:val="009603EE"/>
    <w:rsid w:val="00965DDD"/>
    <w:rsid w:val="00967C43"/>
    <w:rsid w:val="00976268"/>
    <w:rsid w:val="00977717"/>
    <w:rsid w:val="009838CA"/>
    <w:rsid w:val="009878E2"/>
    <w:rsid w:val="00987B08"/>
    <w:rsid w:val="00994E13"/>
    <w:rsid w:val="009A5681"/>
    <w:rsid w:val="009B049B"/>
    <w:rsid w:val="009B307E"/>
    <w:rsid w:val="009B4229"/>
    <w:rsid w:val="009B5BFA"/>
    <w:rsid w:val="009C1B29"/>
    <w:rsid w:val="009D26E8"/>
    <w:rsid w:val="009E1823"/>
    <w:rsid w:val="009E641B"/>
    <w:rsid w:val="009F5C75"/>
    <w:rsid w:val="00A00379"/>
    <w:rsid w:val="00A13FBE"/>
    <w:rsid w:val="00A1425E"/>
    <w:rsid w:val="00A248F3"/>
    <w:rsid w:val="00A259A8"/>
    <w:rsid w:val="00A27157"/>
    <w:rsid w:val="00A3619F"/>
    <w:rsid w:val="00A47309"/>
    <w:rsid w:val="00A47719"/>
    <w:rsid w:val="00A50A8E"/>
    <w:rsid w:val="00A5125E"/>
    <w:rsid w:val="00A51BCF"/>
    <w:rsid w:val="00A533F4"/>
    <w:rsid w:val="00A55871"/>
    <w:rsid w:val="00A61C19"/>
    <w:rsid w:val="00A6381E"/>
    <w:rsid w:val="00A70476"/>
    <w:rsid w:val="00A837E5"/>
    <w:rsid w:val="00A87B44"/>
    <w:rsid w:val="00AB2ED0"/>
    <w:rsid w:val="00AB5ED8"/>
    <w:rsid w:val="00AC2096"/>
    <w:rsid w:val="00AC391A"/>
    <w:rsid w:val="00AE0DC7"/>
    <w:rsid w:val="00AE21DF"/>
    <w:rsid w:val="00AE2686"/>
    <w:rsid w:val="00AE2A5D"/>
    <w:rsid w:val="00AE46D5"/>
    <w:rsid w:val="00AE7473"/>
    <w:rsid w:val="00AF59E7"/>
    <w:rsid w:val="00AF7B34"/>
    <w:rsid w:val="00B2556F"/>
    <w:rsid w:val="00B4657E"/>
    <w:rsid w:val="00B57AB8"/>
    <w:rsid w:val="00B6439B"/>
    <w:rsid w:val="00B83320"/>
    <w:rsid w:val="00B947E4"/>
    <w:rsid w:val="00B96232"/>
    <w:rsid w:val="00BA2CC8"/>
    <w:rsid w:val="00BA34D7"/>
    <w:rsid w:val="00BC7009"/>
    <w:rsid w:val="00BD3562"/>
    <w:rsid w:val="00BE201A"/>
    <w:rsid w:val="00BE61C4"/>
    <w:rsid w:val="00BF7F8F"/>
    <w:rsid w:val="00C00DB6"/>
    <w:rsid w:val="00C047D3"/>
    <w:rsid w:val="00C06232"/>
    <w:rsid w:val="00C138F5"/>
    <w:rsid w:val="00C15EF8"/>
    <w:rsid w:val="00C30D01"/>
    <w:rsid w:val="00C3482A"/>
    <w:rsid w:val="00C471C0"/>
    <w:rsid w:val="00C5368D"/>
    <w:rsid w:val="00C65681"/>
    <w:rsid w:val="00C73190"/>
    <w:rsid w:val="00C73679"/>
    <w:rsid w:val="00C83378"/>
    <w:rsid w:val="00C87B67"/>
    <w:rsid w:val="00C963B5"/>
    <w:rsid w:val="00C9766A"/>
    <w:rsid w:val="00CA562F"/>
    <w:rsid w:val="00CA68D7"/>
    <w:rsid w:val="00CC008C"/>
    <w:rsid w:val="00CC640C"/>
    <w:rsid w:val="00CD069C"/>
    <w:rsid w:val="00CD0A00"/>
    <w:rsid w:val="00CD1FC8"/>
    <w:rsid w:val="00CE7BEF"/>
    <w:rsid w:val="00CF24ED"/>
    <w:rsid w:val="00D035FC"/>
    <w:rsid w:val="00D06885"/>
    <w:rsid w:val="00D144BD"/>
    <w:rsid w:val="00D2472F"/>
    <w:rsid w:val="00D32F57"/>
    <w:rsid w:val="00D343CF"/>
    <w:rsid w:val="00D34681"/>
    <w:rsid w:val="00D45425"/>
    <w:rsid w:val="00D464C0"/>
    <w:rsid w:val="00D4698C"/>
    <w:rsid w:val="00D56FF5"/>
    <w:rsid w:val="00D603C7"/>
    <w:rsid w:val="00D65809"/>
    <w:rsid w:val="00D75394"/>
    <w:rsid w:val="00D76044"/>
    <w:rsid w:val="00D85E3C"/>
    <w:rsid w:val="00D9195B"/>
    <w:rsid w:val="00D968C4"/>
    <w:rsid w:val="00DB0FFC"/>
    <w:rsid w:val="00DC0665"/>
    <w:rsid w:val="00DC39F3"/>
    <w:rsid w:val="00DC65D4"/>
    <w:rsid w:val="00DD3AE0"/>
    <w:rsid w:val="00DE4137"/>
    <w:rsid w:val="00DF0784"/>
    <w:rsid w:val="00E10233"/>
    <w:rsid w:val="00E12BA8"/>
    <w:rsid w:val="00E221D4"/>
    <w:rsid w:val="00E22822"/>
    <w:rsid w:val="00E23741"/>
    <w:rsid w:val="00E23ECA"/>
    <w:rsid w:val="00E32C43"/>
    <w:rsid w:val="00E33D7E"/>
    <w:rsid w:val="00E340B3"/>
    <w:rsid w:val="00E349EA"/>
    <w:rsid w:val="00E52977"/>
    <w:rsid w:val="00E52FF6"/>
    <w:rsid w:val="00E53147"/>
    <w:rsid w:val="00E71608"/>
    <w:rsid w:val="00E71A4D"/>
    <w:rsid w:val="00E731EE"/>
    <w:rsid w:val="00E76F90"/>
    <w:rsid w:val="00E87992"/>
    <w:rsid w:val="00E92883"/>
    <w:rsid w:val="00EA32D5"/>
    <w:rsid w:val="00EA373B"/>
    <w:rsid w:val="00EA3DE0"/>
    <w:rsid w:val="00EB2DD6"/>
    <w:rsid w:val="00EB3B7D"/>
    <w:rsid w:val="00EB5C03"/>
    <w:rsid w:val="00EC02B4"/>
    <w:rsid w:val="00EC10FC"/>
    <w:rsid w:val="00ED1CD4"/>
    <w:rsid w:val="00ED35FF"/>
    <w:rsid w:val="00ED72D0"/>
    <w:rsid w:val="00EE2050"/>
    <w:rsid w:val="00EE27BF"/>
    <w:rsid w:val="00EF0C92"/>
    <w:rsid w:val="00EF173C"/>
    <w:rsid w:val="00EF77B8"/>
    <w:rsid w:val="00F04489"/>
    <w:rsid w:val="00F2305B"/>
    <w:rsid w:val="00F2371F"/>
    <w:rsid w:val="00F260EC"/>
    <w:rsid w:val="00F332E8"/>
    <w:rsid w:val="00F34527"/>
    <w:rsid w:val="00F51FBE"/>
    <w:rsid w:val="00F54763"/>
    <w:rsid w:val="00F61471"/>
    <w:rsid w:val="00F61573"/>
    <w:rsid w:val="00F6231B"/>
    <w:rsid w:val="00F64B02"/>
    <w:rsid w:val="00F6646F"/>
    <w:rsid w:val="00F6693C"/>
    <w:rsid w:val="00F85533"/>
    <w:rsid w:val="00F8740C"/>
    <w:rsid w:val="00FB211C"/>
    <w:rsid w:val="00FB21A2"/>
    <w:rsid w:val="00FB5D7C"/>
    <w:rsid w:val="00FB70EF"/>
    <w:rsid w:val="00FC61ED"/>
    <w:rsid w:val="00FD1D65"/>
    <w:rsid w:val="00FF1AAC"/>
    <w:rsid w:val="00FF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2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627D"/>
    <w:pPr>
      <w:ind w:left="720"/>
      <w:contextualSpacing/>
    </w:pPr>
  </w:style>
  <w:style w:type="paragraph" w:styleId="NormalWeb">
    <w:name w:val="Normal (Web)"/>
    <w:basedOn w:val="Normal"/>
    <w:uiPriority w:val="99"/>
    <w:rsid w:val="002358A2"/>
    <w:pPr>
      <w:spacing w:after="200" w:line="276" w:lineRule="auto"/>
    </w:pPr>
  </w:style>
  <w:style w:type="paragraph" w:customStyle="1" w:styleId="Style29">
    <w:name w:val="Style29"/>
    <w:basedOn w:val="Normal"/>
    <w:uiPriority w:val="99"/>
    <w:rsid w:val="002358A2"/>
    <w:pPr>
      <w:widowControl w:val="0"/>
      <w:autoSpaceDE w:val="0"/>
      <w:autoSpaceDN w:val="0"/>
      <w:adjustRightInd w:val="0"/>
      <w:spacing w:line="349" w:lineRule="exact"/>
      <w:jc w:val="both"/>
    </w:pPr>
    <w:rPr>
      <w:rFonts w:eastAsia="Calibri"/>
    </w:rPr>
  </w:style>
  <w:style w:type="paragraph" w:customStyle="1" w:styleId="Style88">
    <w:name w:val="Style88"/>
    <w:basedOn w:val="Normal"/>
    <w:uiPriority w:val="99"/>
    <w:rsid w:val="002358A2"/>
    <w:pPr>
      <w:widowControl w:val="0"/>
      <w:autoSpaceDE w:val="0"/>
      <w:autoSpaceDN w:val="0"/>
      <w:adjustRightInd w:val="0"/>
      <w:spacing w:line="375" w:lineRule="exact"/>
      <w:ind w:hanging="351"/>
    </w:pPr>
  </w:style>
  <w:style w:type="character" w:customStyle="1" w:styleId="FontStyle164">
    <w:name w:val="Font Style164"/>
    <w:uiPriority w:val="99"/>
    <w:rsid w:val="002358A2"/>
    <w:rPr>
      <w:rFonts w:ascii="Times New Roman" w:hAnsi="Times New Roman"/>
      <w:sz w:val="28"/>
    </w:rPr>
  </w:style>
  <w:style w:type="paragraph" w:customStyle="1" w:styleId="Style108">
    <w:name w:val="Style108"/>
    <w:basedOn w:val="Normal"/>
    <w:uiPriority w:val="99"/>
    <w:rsid w:val="002358A2"/>
    <w:pPr>
      <w:widowControl w:val="0"/>
      <w:autoSpaceDE w:val="0"/>
      <w:autoSpaceDN w:val="0"/>
      <w:adjustRightInd w:val="0"/>
      <w:spacing w:line="340" w:lineRule="exact"/>
      <w:ind w:firstLine="74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4</Pages>
  <Words>1049</Words>
  <Characters>5983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Инеш</dc:creator>
  <cp:keywords/>
  <dc:description/>
  <cp:lastModifiedBy>134</cp:lastModifiedBy>
  <cp:revision>7</cp:revision>
  <cp:lastPrinted>2018-04-20T07:12:00Z</cp:lastPrinted>
  <dcterms:created xsi:type="dcterms:W3CDTF">2018-04-15T17:02:00Z</dcterms:created>
  <dcterms:modified xsi:type="dcterms:W3CDTF">2018-04-20T07:12:00Z</dcterms:modified>
</cp:coreProperties>
</file>